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717380" w:rsidRPr="00C01477" w:rsidTr="00C014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17380" w:rsidRPr="00C01477" w:rsidRDefault="00717380" w:rsidP="00C01477">
            <w:pPr>
              <w:spacing w:after="0" w:line="240" w:lineRule="auto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380" w:rsidRPr="00C01477" w:rsidRDefault="00717380" w:rsidP="00C0147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1477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 18</w:t>
            </w:r>
            <w:r w:rsidRPr="00C0147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 решению Совета депутатов Ершичского сельского поселения Ершичского района Смоленской области 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 декабря </w:t>
            </w:r>
          </w:p>
          <w:p w:rsidR="00717380" w:rsidRPr="00C01477" w:rsidRDefault="00717380" w:rsidP="00C0147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014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C014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года 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C014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 бюджете муниципального образования Ершичского  сельского поселения  Ершичского района Смоленской области на 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C014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и на плановый период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C014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C01477">
              <w:rPr>
                <w:rFonts w:ascii="Times New Roman" w:hAnsi="Times New Roman"/>
                <w:sz w:val="24"/>
                <w:szCs w:val="24"/>
                <w:lang w:eastAsia="ru-RU"/>
              </w:rPr>
              <w:t>годов»</w:t>
            </w:r>
          </w:p>
        </w:tc>
      </w:tr>
    </w:tbl>
    <w:p w:rsidR="00717380" w:rsidRDefault="00717380"/>
    <w:p w:rsidR="00717380" w:rsidRPr="00FE4491" w:rsidRDefault="00717380" w:rsidP="00FE449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FE4491">
        <w:rPr>
          <w:rFonts w:ascii="Times New Roman" w:hAnsi="Times New Roman"/>
          <w:b/>
          <w:sz w:val="24"/>
          <w:szCs w:val="24"/>
          <w:lang w:eastAsia="ru-RU"/>
        </w:rPr>
        <w:t>Прогнозируемый объем  доходов  бюджета муниципального образования Ершичско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Ершичского района Смоленской области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на плановый период 2021 и 2022 годов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в части доходов, установленных Решением Совета депутатов Ершичского сельского поселения Ершичского района Смоленской области  от 28.03. 2014 года №16  « О создании муниципального дорожного фонда Ерши</w:t>
      </w:r>
      <w:r>
        <w:rPr>
          <w:rFonts w:ascii="Times New Roman" w:hAnsi="Times New Roman"/>
          <w:b/>
          <w:sz w:val="24"/>
          <w:szCs w:val="24"/>
          <w:lang w:eastAsia="ru-RU"/>
        </w:rPr>
        <w:t>ч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>ского сельского поселения Ершичского района Смоленской области и утверждении  Положения о порядке формирования и использования муниципального дорожного фонда Ершичско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я </w:t>
      </w:r>
      <w:r w:rsidRPr="00FE4491">
        <w:rPr>
          <w:rFonts w:ascii="Times New Roman" w:hAnsi="Times New Roman"/>
          <w:b/>
          <w:sz w:val="24"/>
          <w:szCs w:val="24"/>
          <w:lang w:eastAsia="ru-RU"/>
        </w:rPr>
        <w:t xml:space="preserve"> Ершичского района Смоленской об</w:t>
      </w:r>
      <w:r>
        <w:rPr>
          <w:rFonts w:ascii="Times New Roman" w:hAnsi="Times New Roman"/>
          <w:b/>
          <w:sz w:val="24"/>
          <w:szCs w:val="24"/>
          <w:lang w:eastAsia="ru-RU"/>
        </w:rPr>
        <w:t>ласти»</w:t>
      </w:r>
    </w:p>
    <w:p w:rsidR="00717380" w:rsidRDefault="00717380" w:rsidP="00534791">
      <w:pPr>
        <w:spacing w:after="0"/>
        <w:jc w:val="right"/>
      </w:pPr>
      <w:r w:rsidRPr="00FE4491">
        <w:rPr>
          <w:rFonts w:ascii="Times New Roman" w:hAnsi="Times New Roman"/>
          <w:sz w:val="24"/>
          <w:szCs w:val="24"/>
        </w:rPr>
        <w:t>(рублей)</w:t>
      </w:r>
    </w:p>
    <w:tbl>
      <w:tblPr>
        <w:tblW w:w="9842" w:type="dxa"/>
        <w:tblInd w:w="108" w:type="dxa"/>
        <w:tblLayout w:type="fixed"/>
        <w:tblLook w:val="0000"/>
      </w:tblPr>
      <w:tblGrid>
        <w:gridCol w:w="2694"/>
        <w:gridCol w:w="3827"/>
        <w:gridCol w:w="1701"/>
        <w:gridCol w:w="1620"/>
      </w:tblGrid>
      <w:tr w:rsidR="00717380" w:rsidRPr="00C01477" w:rsidTr="009523AD">
        <w:trPr>
          <w:cantSplit/>
          <w:trHeight w:val="324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380" w:rsidRPr="00C01477" w:rsidRDefault="00717380" w:rsidP="00DE10A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7380" w:rsidRPr="00C01477" w:rsidRDefault="00717380" w:rsidP="00DE10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01477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380" w:rsidRPr="00C01477" w:rsidRDefault="00717380" w:rsidP="00BD4882">
            <w:pPr>
              <w:spacing w:after="0" w:line="240" w:lineRule="auto"/>
              <w:jc w:val="center"/>
              <w:rPr>
                <w:rFonts w:ascii="Times New Roman" w:hAnsi="Times New Roman"/>
                <w:bCs/>
                <w:vertAlign w:val="superscript"/>
              </w:rPr>
            </w:pPr>
            <w:r w:rsidRPr="00C01477">
              <w:rPr>
                <w:rFonts w:ascii="Times New Roman" w:hAnsi="Times New Roman"/>
                <w:b/>
                <w:sz w:val="24"/>
                <w:szCs w:val="24"/>
              </w:rPr>
              <w:t>Наименование кода   дохода бюджета</w:t>
            </w:r>
          </w:p>
        </w:tc>
        <w:tc>
          <w:tcPr>
            <w:tcW w:w="3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380" w:rsidRPr="00C01477" w:rsidRDefault="00717380" w:rsidP="00DE1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477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717380" w:rsidRPr="00C01477" w:rsidTr="000B0B50">
        <w:trPr>
          <w:cantSplit/>
          <w:trHeight w:val="79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80" w:rsidRPr="00C01477" w:rsidRDefault="00717380" w:rsidP="00DE10A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380" w:rsidRPr="00C01477" w:rsidRDefault="00717380" w:rsidP="00BD48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380" w:rsidRPr="00C01477" w:rsidRDefault="00717380" w:rsidP="00C03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477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C014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C01477" w:rsidRDefault="00717380" w:rsidP="00DE1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17380" w:rsidRPr="00C01477" w:rsidRDefault="00717380" w:rsidP="00A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477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C014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717380" w:rsidRPr="00C01477" w:rsidTr="00DE10A5">
        <w:trPr>
          <w:cantSplit/>
          <w:trHeight w:val="3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80" w:rsidRPr="00C01477" w:rsidRDefault="00717380" w:rsidP="00534791">
            <w:pPr>
              <w:spacing w:after="100" w:afterAutospacing="1" w:line="240" w:lineRule="auto"/>
              <w:jc w:val="center"/>
              <w:rPr>
                <w:rFonts w:ascii="Times New Roman" w:hAnsi="Times New Roman"/>
                <w:smallCaps/>
                <w:sz w:val="24"/>
                <w:szCs w:val="24"/>
                <w:vertAlign w:val="superscript"/>
              </w:rPr>
            </w:pPr>
            <w:r w:rsidRPr="00C01477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380" w:rsidRPr="00C01477" w:rsidRDefault="00717380" w:rsidP="00534791">
            <w:pPr>
              <w:spacing w:after="100" w:afterAutospacing="1" w:line="240" w:lineRule="auto"/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vertAlign w:val="superscript"/>
              </w:rPr>
            </w:pPr>
            <w:r w:rsidRPr="00C01477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380" w:rsidRPr="00C01477" w:rsidRDefault="00717380" w:rsidP="00534791">
            <w:pPr>
              <w:spacing w:after="100" w:afterAutospacing="1" w:line="240" w:lineRule="auto"/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vertAlign w:val="superscript"/>
              </w:rPr>
            </w:pPr>
            <w:r w:rsidRPr="00C01477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C01477" w:rsidRDefault="00717380" w:rsidP="00534791">
            <w:pPr>
              <w:spacing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C01477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4</w:t>
            </w:r>
          </w:p>
        </w:tc>
      </w:tr>
      <w:tr w:rsidR="00717380" w:rsidRPr="00C01477" w:rsidTr="00E24A8B">
        <w:trPr>
          <w:cantSplit/>
          <w:trHeight w:val="10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FE4491" w:rsidRDefault="00717380" w:rsidP="00FE449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17380" w:rsidRPr="00FE4491" w:rsidRDefault="00717380" w:rsidP="00FE449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E4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1 00 00000 00</w:t>
            </w:r>
            <w:r w:rsidRPr="00FE449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 </w:t>
            </w:r>
            <w:r w:rsidRPr="00FE4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</w:t>
            </w:r>
            <w:r w:rsidRPr="00FE449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 </w:t>
            </w:r>
            <w:r w:rsidRPr="00FE4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  <w:p w:rsidR="00717380" w:rsidRPr="00FE4491" w:rsidRDefault="00717380" w:rsidP="00FE449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FE4491" w:rsidRDefault="00717380" w:rsidP="00DE10A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717380" w:rsidRPr="00FE4491" w:rsidRDefault="00717380" w:rsidP="00DE1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mallCaps/>
                <w:sz w:val="24"/>
                <w:szCs w:val="24"/>
                <w:lang w:eastAsia="ru-RU"/>
              </w:rPr>
            </w:pPr>
            <w:r w:rsidRPr="00FE449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FE4491" w:rsidRDefault="00717380" w:rsidP="00C0364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mallCaps/>
                <w:sz w:val="24"/>
                <w:szCs w:val="24"/>
                <w:lang w:eastAsia="ru-RU"/>
              </w:rPr>
              <w:t>1 181 641,00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FE4491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mallCaps/>
                <w:sz w:val="24"/>
                <w:szCs w:val="24"/>
                <w:lang w:eastAsia="ru-RU"/>
              </w:rPr>
              <w:t>1 181 641,00</w:t>
            </w:r>
          </w:p>
        </w:tc>
      </w:tr>
      <w:tr w:rsidR="00717380" w:rsidRPr="00C01477" w:rsidTr="00E24A8B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E449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FE4491" w:rsidRDefault="00717380" w:rsidP="0077644A">
            <w:pPr>
              <w:spacing w:after="0" w:line="240" w:lineRule="auto"/>
              <w:ind w:firstLine="47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E449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Налоги на товары (работы,услуги),реализуемые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FE4491" w:rsidRDefault="00717380" w:rsidP="00A50FB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1 181 641,00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FE4491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1 181 641,00</w:t>
            </w:r>
          </w:p>
        </w:tc>
      </w:tr>
      <w:tr w:rsidR="00717380" w:rsidRPr="00C01477" w:rsidTr="00E24A8B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E449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FE4491" w:rsidRDefault="00717380" w:rsidP="00DE10A5">
            <w:pPr>
              <w:spacing w:after="0" w:line="240" w:lineRule="auto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4491">
              <w:rPr>
                <w:rFonts w:ascii="Times New Roman" w:hAnsi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FE4491" w:rsidRDefault="00717380" w:rsidP="00C0364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1 181 641,00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FE4491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1 181 641,00</w:t>
            </w:r>
          </w:p>
        </w:tc>
      </w:tr>
      <w:tr w:rsidR="00717380" w:rsidRPr="00C01477" w:rsidTr="00E24A8B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E449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DE10A5">
            <w:pPr>
              <w:spacing w:after="0" w:line="240" w:lineRule="auto"/>
              <w:ind w:firstLine="4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A50FBB" w:rsidRDefault="00717380" w:rsidP="00A669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427 350,00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A50FBB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427 350,00</w:t>
            </w:r>
          </w:p>
        </w:tc>
      </w:tr>
      <w:tr w:rsidR="00717380" w:rsidRPr="00C01477" w:rsidTr="00E24A8B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10C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BC7BCF" w:rsidRDefault="00717380" w:rsidP="00F10C4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Default="00717380" w:rsidP="00A669D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427 350,00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427 350,00</w:t>
            </w:r>
          </w:p>
        </w:tc>
      </w:tr>
      <w:tr w:rsidR="00717380" w:rsidRPr="00C01477" w:rsidTr="00E24A8B">
        <w:trPr>
          <w:cantSplit/>
          <w:trHeight w:val="20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E449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E4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A50FBB" w:rsidRDefault="00717380" w:rsidP="00DE10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2 736,00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A50FBB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2 736,00</w:t>
            </w:r>
          </w:p>
        </w:tc>
      </w:tr>
      <w:tr w:rsidR="00717380" w:rsidRPr="00C01477" w:rsidTr="00E24A8B">
        <w:trPr>
          <w:cantSplit/>
          <w:trHeight w:val="20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10C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BC7BCF" w:rsidRDefault="00717380" w:rsidP="00F10C4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Default="00717380" w:rsidP="00DE10A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2 736,00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2 736,00</w:t>
            </w:r>
          </w:p>
        </w:tc>
      </w:tr>
      <w:tr w:rsidR="00717380" w:rsidRPr="00C01477" w:rsidTr="00E24A8B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E449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E4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A50FBB" w:rsidRDefault="00717380" w:rsidP="00FE44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828 942,00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A50FBB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828 942,00</w:t>
            </w:r>
          </w:p>
        </w:tc>
      </w:tr>
      <w:tr w:rsidR="00717380" w:rsidRPr="00C01477" w:rsidTr="00E24A8B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10C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BC7BCF" w:rsidRDefault="00717380" w:rsidP="00F10C4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Default="00717380" w:rsidP="00FE44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828 942,00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828 942,00</w:t>
            </w:r>
          </w:p>
        </w:tc>
      </w:tr>
      <w:tr w:rsidR="00717380" w:rsidRPr="00C01477" w:rsidTr="00E24A8B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E449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E4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A50FBB" w:rsidRDefault="00717380" w:rsidP="00C0364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-77 387</w:t>
            </w:r>
            <w:r w:rsidRPr="00A50F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A50FBB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-77 387</w:t>
            </w:r>
            <w:r w:rsidRPr="00A50F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717380" w:rsidRPr="00C01477" w:rsidTr="00E24A8B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80" w:rsidRPr="00A50FBB" w:rsidRDefault="00717380" w:rsidP="00F10C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0FBB">
              <w:rPr>
                <w:rFonts w:ascii="Times New Roman" w:hAnsi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7380" w:rsidRPr="00BC7BCF" w:rsidRDefault="00717380" w:rsidP="00F10C44">
            <w:pPr>
              <w:spacing w:after="0" w:line="240" w:lineRule="auto"/>
              <w:ind w:firstLine="72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7BC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FE4491" w:rsidRDefault="00717380" w:rsidP="00C0364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-77 387,00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7380" w:rsidRPr="00FE4491" w:rsidRDefault="00717380" w:rsidP="00F10C4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-77 387,00</w:t>
            </w:r>
          </w:p>
        </w:tc>
      </w:tr>
    </w:tbl>
    <w:p w:rsidR="00717380" w:rsidRPr="00FE4491" w:rsidRDefault="00717380" w:rsidP="00FE4491">
      <w:pPr>
        <w:jc w:val="right"/>
        <w:rPr>
          <w:rFonts w:ascii="Times New Roman" w:hAnsi="Times New Roman"/>
          <w:sz w:val="24"/>
          <w:szCs w:val="24"/>
        </w:rPr>
      </w:pPr>
    </w:p>
    <w:sectPr w:rsidR="00717380" w:rsidRPr="00FE4491" w:rsidSect="00A01E9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257"/>
    <w:rsid w:val="00053849"/>
    <w:rsid w:val="000B0B50"/>
    <w:rsid w:val="00121E8B"/>
    <w:rsid w:val="001D7444"/>
    <w:rsid w:val="00405B61"/>
    <w:rsid w:val="00461186"/>
    <w:rsid w:val="00534791"/>
    <w:rsid w:val="00594D99"/>
    <w:rsid w:val="005D446D"/>
    <w:rsid w:val="005F6239"/>
    <w:rsid w:val="006B1366"/>
    <w:rsid w:val="00717380"/>
    <w:rsid w:val="0077644A"/>
    <w:rsid w:val="00881842"/>
    <w:rsid w:val="009150C9"/>
    <w:rsid w:val="009523AD"/>
    <w:rsid w:val="00962257"/>
    <w:rsid w:val="00A01E98"/>
    <w:rsid w:val="00A50FBB"/>
    <w:rsid w:val="00A669D5"/>
    <w:rsid w:val="00AB4F81"/>
    <w:rsid w:val="00B84E27"/>
    <w:rsid w:val="00BC7BCF"/>
    <w:rsid w:val="00BD4882"/>
    <w:rsid w:val="00C01477"/>
    <w:rsid w:val="00C0364B"/>
    <w:rsid w:val="00CF6B49"/>
    <w:rsid w:val="00DE10A5"/>
    <w:rsid w:val="00E24A8B"/>
    <w:rsid w:val="00E95482"/>
    <w:rsid w:val="00F00DF7"/>
    <w:rsid w:val="00F10C44"/>
    <w:rsid w:val="00FE4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44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3479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4791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622</Words>
  <Characters>3552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28</cp:revision>
  <cp:lastPrinted>2019-11-12T06:21:00Z</cp:lastPrinted>
  <dcterms:created xsi:type="dcterms:W3CDTF">2016-11-23T13:53:00Z</dcterms:created>
  <dcterms:modified xsi:type="dcterms:W3CDTF">2019-12-16T06:23:00Z</dcterms:modified>
</cp:coreProperties>
</file>